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78E00" w14:textId="77777777" w:rsidR="001155BA" w:rsidRDefault="001155BA" w:rsidP="001155BA">
      <w:pPr>
        <w:pStyle w:val="NoSpacing"/>
      </w:pPr>
      <w:r>
        <w:rPr>
          <w:u w:val="single"/>
        </w:rPr>
        <w:t>John MARTYN</w:t>
      </w:r>
      <w:r>
        <w:t xml:space="preserve">  </w:t>
      </w:r>
      <w:proofErr w:type="gramStart"/>
      <w:r>
        <w:t xml:space="preserve">   (</w:t>
      </w:r>
      <w:proofErr w:type="gramEnd"/>
      <w:r>
        <w:t>fl.1483)</w:t>
      </w:r>
    </w:p>
    <w:p w14:paraId="20CF8353" w14:textId="77777777" w:rsidR="001155BA" w:rsidRDefault="001155BA" w:rsidP="001155BA">
      <w:pPr>
        <w:pStyle w:val="NoSpacing"/>
      </w:pPr>
      <w:r>
        <w:t xml:space="preserve">of </w:t>
      </w:r>
      <w:proofErr w:type="spellStart"/>
      <w:r>
        <w:t>Hexton</w:t>
      </w:r>
      <w:proofErr w:type="spellEnd"/>
      <w:r>
        <w:t xml:space="preserve">, Hertfordshire. </w:t>
      </w:r>
      <w:proofErr w:type="spellStart"/>
      <w:r>
        <w:t>Maltman</w:t>
      </w:r>
      <w:proofErr w:type="spellEnd"/>
      <w:r>
        <w:t>.</w:t>
      </w:r>
    </w:p>
    <w:p w14:paraId="53EDBB27" w14:textId="77777777" w:rsidR="001155BA" w:rsidRDefault="001155BA" w:rsidP="001155BA">
      <w:pPr>
        <w:pStyle w:val="NoSpacing"/>
      </w:pPr>
    </w:p>
    <w:p w14:paraId="6231A341" w14:textId="77777777" w:rsidR="001155BA" w:rsidRDefault="001155BA" w:rsidP="001155BA">
      <w:pPr>
        <w:pStyle w:val="NoSpacing"/>
      </w:pPr>
    </w:p>
    <w:p w14:paraId="2550D785" w14:textId="77777777" w:rsidR="001155BA" w:rsidRDefault="001155BA" w:rsidP="001155BA">
      <w:pPr>
        <w:pStyle w:val="NoSpacing"/>
      </w:pPr>
      <w:r>
        <w:tab/>
        <w:t>1483</w:t>
      </w:r>
      <w:r>
        <w:tab/>
        <w:t xml:space="preserve">Henry </w:t>
      </w:r>
      <w:proofErr w:type="spellStart"/>
      <w:r>
        <w:t>Burgeys</w:t>
      </w:r>
      <w:proofErr w:type="spellEnd"/>
      <w:r>
        <w:t>(q.v.) brought a paint of debt against him and William</w:t>
      </w:r>
    </w:p>
    <w:p w14:paraId="2968DA2A" w14:textId="77777777" w:rsidR="001155BA" w:rsidRDefault="001155BA" w:rsidP="001155BA">
      <w:pPr>
        <w:pStyle w:val="NoSpacing"/>
      </w:pPr>
      <w:r>
        <w:tab/>
      </w:r>
      <w:r>
        <w:tab/>
        <w:t>Canon of South Mimms, Middlesex(q.v.).</w:t>
      </w:r>
    </w:p>
    <w:p w14:paraId="368656B9" w14:textId="77777777" w:rsidR="001155BA" w:rsidRDefault="001155BA" w:rsidP="001155BA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5AB9CC66" w14:textId="77777777" w:rsidR="001155BA" w:rsidRDefault="001155BA" w:rsidP="001155BA">
      <w:pPr>
        <w:pStyle w:val="NoSpacing"/>
      </w:pPr>
    </w:p>
    <w:p w14:paraId="24E3530D" w14:textId="77777777" w:rsidR="001155BA" w:rsidRDefault="001155BA" w:rsidP="001155BA">
      <w:pPr>
        <w:pStyle w:val="NoSpacing"/>
      </w:pPr>
    </w:p>
    <w:p w14:paraId="3FF5E613" w14:textId="77777777" w:rsidR="001155BA" w:rsidRDefault="001155BA" w:rsidP="001155BA">
      <w:pPr>
        <w:pStyle w:val="NoSpacing"/>
      </w:pPr>
      <w:r>
        <w:t>27 February 2019</w:t>
      </w:r>
    </w:p>
    <w:p w14:paraId="135E32E4" w14:textId="77777777" w:rsidR="006B2F86" w:rsidRPr="00E71FC3" w:rsidRDefault="001155B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CF12D" w14:textId="77777777" w:rsidR="001155BA" w:rsidRDefault="001155BA" w:rsidP="00E71FC3">
      <w:pPr>
        <w:spacing w:after="0" w:line="240" w:lineRule="auto"/>
      </w:pPr>
      <w:r>
        <w:separator/>
      </w:r>
    </w:p>
  </w:endnote>
  <w:endnote w:type="continuationSeparator" w:id="0">
    <w:p w14:paraId="7D141F19" w14:textId="77777777" w:rsidR="001155BA" w:rsidRDefault="001155B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5D44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31738" w14:textId="77777777" w:rsidR="001155BA" w:rsidRDefault="001155BA" w:rsidP="00E71FC3">
      <w:pPr>
        <w:spacing w:after="0" w:line="240" w:lineRule="auto"/>
      </w:pPr>
      <w:r>
        <w:separator/>
      </w:r>
    </w:p>
  </w:footnote>
  <w:footnote w:type="continuationSeparator" w:id="0">
    <w:p w14:paraId="1095F85C" w14:textId="77777777" w:rsidR="001155BA" w:rsidRDefault="001155B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5BA"/>
    <w:rsid w:val="001155B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99FE1"/>
  <w15:chartTrackingRefBased/>
  <w15:docId w15:val="{F1178EAC-AD4F-4513-A655-9DAE5595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2019-03-05T19:29:00Z</dcterms:created>
  <dcterms:modified xsi:type="dcterms:W3CDTF">2019-03-05T19:30:00Z</dcterms:modified>
</cp:coreProperties>
</file>